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8A" w:rsidRDefault="00A0568A" w:rsidP="00A0568A">
      <w:pPr>
        <w:pStyle w:val="NoSpacing"/>
      </w:pPr>
      <w:r>
        <w:rPr>
          <w:u w:val="single"/>
        </w:rPr>
        <w:t xml:space="preserve">John WRYTH  </w:t>
      </w:r>
      <w:r>
        <w:t xml:space="preserve">    (fl.1441)</w:t>
      </w:r>
    </w:p>
    <w:p w:rsidR="00A0568A" w:rsidRDefault="00A0568A" w:rsidP="00A0568A">
      <w:pPr>
        <w:pStyle w:val="NoSpacing"/>
      </w:pPr>
      <w:proofErr w:type="gramStart"/>
      <w:r>
        <w:t>Chaplain.</w:t>
      </w:r>
      <w:proofErr w:type="gramEnd"/>
    </w:p>
    <w:p w:rsidR="00A0568A" w:rsidRDefault="00A0568A" w:rsidP="00A0568A">
      <w:pPr>
        <w:pStyle w:val="NoSpacing"/>
      </w:pPr>
    </w:p>
    <w:p w:rsidR="00A0568A" w:rsidRDefault="00A0568A" w:rsidP="00A0568A">
      <w:pPr>
        <w:pStyle w:val="NoSpacing"/>
      </w:pPr>
    </w:p>
    <w:p w:rsidR="00A0568A" w:rsidRDefault="00A0568A" w:rsidP="00A0568A">
      <w:pPr>
        <w:pStyle w:val="NoSpacing"/>
      </w:pPr>
      <w:r>
        <w:t>10 Mar.1441</w:t>
      </w:r>
      <w:r>
        <w:tab/>
        <w:t xml:space="preserve">John Place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 bequeathed him 12d.  </w:t>
      </w:r>
    </w:p>
    <w:p w:rsidR="00A0568A" w:rsidRDefault="00A0568A" w:rsidP="00A0568A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pp.48-9)</w:t>
      </w:r>
    </w:p>
    <w:p w:rsidR="00A0568A" w:rsidRDefault="00A0568A" w:rsidP="00A0568A">
      <w:pPr>
        <w:pStyle w:val="NoSpacing"/>
      </w:pPr>
      <w:r>
        <w:t xml:space="preserve">       </w:t>
      </w:r>
      <w:proofErr w:type="gramStart"/>
      <w:r>
        <w:t>1445-70</w:t>
      </w:r>
      <w:r>
        <w:tab/>
        <w:t xml:space="preserve">Rector of Bradfield </w:t>
      </w:r>
      <w:proofErr w:type="spellStart"/>
      <w:r>
        <w:t>St.Clare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A0568A" w:rsidRDefault="00A0568A" w:rsidP="00A0568A">
      <w:pPr>
        <w:pStyle w:val="NoSpacing"/>
      </w:pPr>
    </w:p>
    <w:p w:rsidR="00A0568A" w:rsidRDefault="00A0568A" w:rsidP="00A0568A">
      <w:pPr>
        <w:pStyle w:val="NoSpacing"/>
      </w:pPr>
    </w:p>
    <w:p w:rsidR="00A0568A" w:rsidRDefault="00A0568A" w:rsidP="00A0568A">
      <w:pPr>
        <w:pStyle w:val="NoSpacing"/>
      </w:pPr>
      <w:r>
        <w:t>23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68A" w:rsidRDefault="00A0568A" w:rsidP="00920DE3">
      <w:pPr>
        <w:spacing w:after="0" w:line="240" w:lineRule="auto"/>
      </w:pPr>
      <w:r>
        <w:separator/>
      </w:r>
    </w:p>
  </w:endnote>
  <w:endnote w:type="continuationSeparator" w:id="0">
    <w:p w:rsidR="00A0568A" w:rsidRDefault="00A056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68A" w:rsidRDefault="00A0568A" w:rsidP="00920DE3">
      <w:pPr>
        <w:spacing w:after="0" w:line="240" w:lineRule="auto"/>
      </w:pPr>
      <w:r>
        <w:separator/>
      </w:r>
    </w:p>
  </w:footnote>
  <w:footnote w:type="continuationSeparator" w:id="0">
    <w:p w:rsidR="00A0568A" w:rsidRDefault="00A056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68A"/>
    <w:rsid w:val="00120749"/>
    <w:rsid w:val="00624CAE"/>
    <w:rsid w:val="00920DE3"/>
    <w:rsid w:val="00A056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2015-03-23T22:31:00Z</dcterms:created>
  <dcterms:modified xsi:type="dcterms:W3CDTF">2015-03-23T22:31:00Z</dcterms:modified>
</cp:coreProperties>
</file>